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Beckenham and Penge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Beckenham and Penge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Beckenham and Penge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Beckenham and Penge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Beckenham and Penge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Beckenham and Penge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62.2% </w:t>
      </w:r>
      <w:r w:rsidRPr="004747BF">
        <w:rPr>
          <w:rFonts w:ascii="Libre Franklin Light" w:eastAsia="Times New Roman" w:hAnsi="Libre Franklin Light" w:cs="Calibri Light"/>
        </w:rPr>
        <w:t xml:space="preserve">of those respondents classified as PGSI 8+ in Beckenham and Penge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Beckenham and Penge is estimated to be </w:t>
      </w:r>
      <w:r w:rsidRPr="00773DF7">
        <w:rPr>
          <w:rFonts w:ascii="Libre Franklin Light" w:eastAsia="Times New Roman" w:hAnsi="Libre Franklin Light" w:cs="Calibri Light"/>
          <w:b/>
          <w:bCs/>
          <w:color w:val="C45911" w:themeColor="accent2" w:themeShade="BF"/>
        </w:rPr>
        <w:t xml:space="preserve">£2,299,885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Beckenham and Penge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Beckenham and Penge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Beckenham and Penge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Beckenham and Penge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ckenham and Pen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Beckenham and Penge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ckenham and Pen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Beckenham and Penge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Beckenham and Penge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ckenham and Pen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Beckenham and Penge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Beckenham and Penge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Beckenham and Penge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Beckenham and Penge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Beckenham and Penge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Beckenham and Penge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£2,299,885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Beckenham and Penge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£37,461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£774,722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£55,498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£28,616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£1,387,979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£2,299,885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Beckenham and Penge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Beckenham and Penge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Beckenham and Penge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Beckenham and Penge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Beckenham and Penge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Beckenham and Penge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Beckenham and Penge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Beckenham and Penge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Beckenham and Penge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Beckenham and Penge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Beckenham and Penge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Beckenham and Penge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2F84893-E7F0-497C-9758-56498F67BAF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